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CAF" w:rsidRPr="00C92424" w:rsidRDefault="00C67CAF" w:rsidP="002A0359">
      <w:pPr>
        <w:jc w:val="both"/>
        <w:rPr>
          <w:b/>
          <w:sz w:val="24"/>
          <w:szCs w:val="24"/>
          <w:u w:val="single"/>
        </w:rPr>
      </w:pPr>
      <w:r w:rsidRPr="00C92424">
        <w:rPr>
          <w:b/>
          <w:sz w:val="24"/>
          <w:szCs w:val="24"/>
          <w:u w:val="single"/>
        </w:rPr>
        <w:t>Preguntas de teoría para procesos químicos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Considere un proceso de separación de tres etapas, esquematice como serian las combinaciones de flujos entre los mismos operando a: a) flujo cruzado b) flujo co-corriente c) flujo contracorriente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¿En que se basa la extracción liquido-liquido? Esquematice e identifique las corrientes y los componentes. Explique el significado de los distintos coeficientes de distribución que se definen en este proceso.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Diga si las siguientes afirmaciones son V o F y justifique la respuesta. Proceso de absorción</w:t>
      </w:r>
    </w:p>
    <w:p w:rsidR="00C67CAF" w:rsidRDefault="00C67CAF" w:rsidP="002A0359">
      <w:pPr>
        <w:pStyle w:val="ListParagraph"/>
        <w:numPr>
          <w:ilvl w:val="0"/>
          <w:numId w:val="3"/>
        </w:numPr>
        <w:jc w:val="both"/>
      </w:pPr>
      <w:r>
        <w:t>Es un proceso de separación donde se busca extraer una impureza de un liquido</w:t>
      </w:r>
    </w:p>
    <w:p w:rsidR="00C67CAF" w:rsidRDefault="00C67CAF" w:rsidP="002A0359">
      <w:pPr>
        <w:pStyle w:val="ListParagraph"/>
        <w:numPr>
          <w:ilvl w:val="0"/>
          <w:numId w:val="3"/>
        </w:numPr>
        <w:jc w:val="both"/>
      </w:pPr>
      <w:r>
        <w:t>El absorbente debe tener:</w:t>
      </w:r>
    </w:p>
    <w:p w:rsidR="00C67CAF" w:rsidRDefault="00C67CAF" w:rsidP="002A0359">
      <w:pPr>
        <w:pStyle w:val="ListParagraph"/>
        <w:numPr>
          <w:ilvl w:val="0"/>
          <w:numId w:val="5"/>
        </w:numPr>
        <w:jc w:val="both"/>
      </w:pPr>
      <w:r>
        <w:t>alta solubilidad para el soluto</w:t>
      </w:r>
    </w:p>
    <w:p w:rsidR="00C67CAF" w:rsidRDefault="00C67CAF" w:rsidP="002A0359">
      <w:pPr>
        <w:pStyle w:val="ListParagraph"/>
        <w:numPr>
          <w:ilvl w:val="0"/>
          <w:numId w:val="5"/>
        </w:numPr>
        <w:jc w:val="both"/>
      </w:pPr>
      <w:r>
        <w:t>alta volatilidad</w:t>
      </w:r>
    </w:p>
    <w:p w:rsidR="00C67CAF" w:rsidRDefault="00C67CAF" w:rsidP="002A0359">
      <w:pPr>
        <w:pStyle w:val="ListParagraph"/>
        <w:numPr>
          <w:ilvl w:val="0"/>
          <w:numId w:val="5"/>
        </w:numPr>
        <w:jc w:val="both"/>
      </w:pPr>
      <w:r>
        <w:t>baja viscosidad</w:t>
      </w:r>
    </w:p>
    <w:p w:rsidR="00C67CAF" w:rsidRDefault="00C67CAF" w:rsidP="002A0359">
      <w:pPr>
        <w:pStyle w:val="ListParagraph"/>
        <w:numPr>
          <w:ilvl w:val="0"/>
          <w:numId w:val="3"/>
        </w:numPr>
        <w:jc w:val="both"/>
      </w:pPr>
      <w:r>
        <w:t>El sistema opera en co-corriente</w:t>
      </w:r>
    </w:p>
    <w:p w:rsidR="00C67CAF" w:rsidRDefault="00C67CAF" w:rsidP="002A0359">
      <w:pPr>
        <w:pStyle w:val="ListParagraph"/>
        <w:numPr>
          <w:ilvl w:val="0"/>
          <w:numId w:val="3"/>
        </w:numPr>
        <w:jc w:val="both"/>
      </w:pPr>
      <w:r>
        <w:t>El proceso se ve favorecido por:</w:t>
      </w:r>
    </w:p>
    <w:p w:rsidR="00C67CAF" w:rsidRDefault="00C67CAF" w:rsidP="002A0359">
      <w:pPr>
        <w:pStyle w:val="ListParagraph"/>
        <w:numPr>
          <w:ilvl w:val="0"/>
          <w:numId w:val="7"/>
        </w:numPr>
        <w:jc w:val="both"/>
      </w:pPr>
      <w:r>
        <w:t>Altas temperaturas</w:t>
      </w:r>
    </w:p>
    <w:p w:rsidR="00C67CAF" w:rsidRDefault="00C67CAF" w:rsidP="002A0359">
      <w:pPr>
        <w:pStyle w:val="ListParagraph"/>
        <w:numPr>
          <w:ilvl w:val="0"/>
          <w:numId w:val="7"/>
        </w:numPr>
        <w:jc w:val="both"/>
      </w:pPr>
      <w:r>
        <w:t>Bajas presiones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¿Que es el proceso de lixiviación? Explique la importancia de la preparación del solido y de los procesos de transferencia de masa en los mismos.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¿A que se llama transferencia de materia? Indique que contribuciones se consideran y a que caracteriza cada una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Intercambiadores REBOILER (intercambiadores de cabezal flotante)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Dificultad para la separación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 xml:space="preserve">Explicar evaporadores múltiples con alimentación en retroceso. ¿Si N=3 y se aumenta con </w:t>
      </w:r>
      <w:smartTag w:uri="urn:schemas-microsoft-com:office:smarttags" w:element="metricconverter">
        <w:smartTagPr>
          <w:attr w:name="ProductID" w:val="1 kg"/>
        </w:smartTagPr>
        <w:r>
          <w:t>1 kg</w:t>
        </w:r>
      </w:smartTag>
      <w:r>
        <w:t>, se puede conseguir una economía de vapor de aproximadamente 3kg?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Describa empleando el diagrama de fases como seria el proceso de destilación de una mezcla binaria ideal A y B en el interior de una torre de destilación de platos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 xml:space="preserve">Describa las características de una torre de destilación y su funcionamiento (de platos) 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¿Como opera un proceso de separación de etapas múltiples en contracorriente? ¿Qué es la línea de operación?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 xml:space="preserve">Enumere y explique </w:t>
      </w:r>
      <w:smartTag w:uri="urn:schemas-microsoft-com:office:smarttags" w:element="PersonName">
        <w:smartTagPr>
          <w:attr w:name="ProductID" w:val="la Ley"/>
        </w:smartTagPr>
        <w:r>
          <w:t>la Ley</w:t>
        </w:r>
      </w:smartTag>
      <w:r>
        <w:t xml:space="preserve"> de Fick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Explique y esquematice como ocurre transferencia de materia para el caso de un soluto A disuelto en un gas que se absorbe con un liquido. ¿Cómo calcularía la cantidad de A que se absorbe?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Clasifique y explique los procesos de separación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Para un intercambiador dado describir</w:t>
      </w:r>
    </w:p>
    <w:p w:rsidR="00C67CAF" w:rsidRDefault="00C67CAF" w:rsidP="002A0359">
      <w:pPr>
        <w:pStyle w:val="ListParagraph"/>
        <w:numPr>
          <w:ilvl w:val="0"/>
          <w:numId w:val="9"/>
        </w:numPr>
        <w:jc w:val="both"/>
      </w:pPr>
      <w:r>
        <w:t>Bafles</w:t>
      </w:r>
    </w:p>
    <w:p w:rsidR="00C67CAF" w:rsidRDefault="00C67CAF" w:rsidP="002A0359">
      <w:pPr>
        <w:pStyle w:val="ListParagraph"/>
        <w:numPr>
          <w:ilvl w:val="0"/>
          <w:numId w:val="9"/>
        </w:numPr>
        <w:jc w:val="both"/>
      </w:pPr>
      <w:r>
        <w:t>Ordenamiento de tubos (triangular, cuadrado, rotados y no rotados)</w:t>
      </w:r>
    </w:p>
    <w:p w:rsidR="00C67CAF" w:rsidRDefault="00C67CAF" w:rsidP="002A0359">
      <w:pPr>
        <w:pStyle w:val="ListParagraph"/>
        <w:numPr>
          <w:ilvl w:val="0"/>
          <w:numId w:val="9"/>
        </w:numPr>
        <w:jc w:val="both"/>
      </w:pPr>
      <w:r>
        <w:t>A mayor cantidad de pasos, mayor transferencia de calor (núm. de pasos en los tubos)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¿Cual es la principal diferencia entre los h en un medio solido, líquido y gaseoso?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Decir cuales pueden ser las posibles causas de la siguiente relación h=</w:t>
      </w:r>
      <w:r>
        <w:rPr>
          <w:rFonts w:cs="Calibri"/>
        </w:rPr>
        <w:t>μ</w:t>
      </w:r>
      <w:r w:rsidRPr="00F41BC7">
        <w:rPr>
          <w:vertAlign w:val="superscript"/>
        </w:rPr>
        <w:t>-b</w:t>
      </w:r>
      <w:r>
        <w:t xml:space="preserve"> 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Describa las ventajas y desventajas de los intercambiadores de carcaza y tubos, de los tipos de cabezal flotante, placa fija y tubos en U.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Explique cual es la razón por la que se emplea la denominada diferencia de temperaturas media logarítmica en el diseño de intercambiadores de calor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Explicar, con diagrama incluido; absorción, desorción, extracción liquido-liquido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>Explicar con dibujo, como varia el perfil de velocidad en estado estacionario en un tubo circular en régimen laminar y en régimen turbulento. Explicar principales diferencias</w:t>
      </w:r>
    </w:p>
    <w:p w:rsidR="00C67CAF" w:rsidRDefault="00C67CAF" w:rsidP="002A0359">
      <w:pPr>
        <w:pStyle w:val="ListParagraph"/>
        <w:numPr>
          <w:ilvl w:val="0"/>
          <w:numId w:val="1"/>
        </w:numPr>
        <w:jc w:val="both"/>
      </w:pPr>
      <w:r>
        <w:t xml:space="preserve">Verdaderos y Falsos 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La convección forzada solo se da en los líquidos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 xml:space="preserve">Velocidad de transferencia de materia es proporcional a </w:t>
      </w:r>
      <w:r>
        <w:rPr>
          <w:rFonts w:cs="Calibri"/>
        </w:rPr>
        <w:t xml:space="preserve">∆ </w:t>
      </w:r>
      <w:r>
        <w:t>concentración y distancia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Coeficiente de transporte de materia depende de propiedades del fluido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Difusión se produce por el movimiento global de fluido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 xml:space="preserve">Velocidad de transporte de masa con fluido turbulento </w:t>
      </w:r>
      <w:r>
        <w:rPr>
          <w:rFonts w:cs="Calibri"/>
        </w:rPr>
        <w:t>&gt;</w:t>
      </w:r>
      <w:r>
        <w:t xml:space="preserve"> flujo laminar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En los intercambiadores de carcaza y tubo el F</w:t>
      </w:r>
      <w:r>
        <w:rPr>
          <w:rFonts w:cs="Calibri"/>
        </w:rPr>
        <w:t>&lt;</w:t>
      </w:r>
      <w:r>
        <w:t>1 debido al flujo en co-corriente provocado por los bafles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 xml:space="preserve">En una torre de destilación se desean separar los componentes A y B </w:t>
      </w:r>
    </w:p>
    <w:p w:rsidR="00C67CAF" w:rsidRDefault="00C67CAF" w:rsidP="002A0359">
      <w:pPr>
        <w:pStyle w:val="ListParagraph"/>
        <w:numPr>
          <w:ilvl w:val="0"/>
          <w:numId w:val="11"/>
        </w:numPr>
        <w:jc w:val="both"/>
      </w:pPr>
      <w:r>
        <w:t>Si la temperatura de ebullición de A es menor que la de B, la salida del topé de la torre esta enriquecida en A</w:t>
      </w:r>
    </w:p>
    <w:p w:rsidR="00C67CAF" w:rsidRDefault="00C67CAF" w:rsidP="002A0359">
      <w:pPr>
        <w:pStyle w:val="ListParagraph"/>
        <w:numPr>
          <w:ilvl w:val="0"/>
          <w:numId w:val="11"/>
        </w:numPr>
        <w:jc w:val="both"/>
      </w:pPr>
      <w:r>
        <w:t>Si las temperaturas de ebullición de A y B son iguales se deben poner infinitos platos de destilación</w:t>
      </w:r>
    </w:p>
    <w:p w:rsidR="00C67CAF" w:rsidRDefault="00C67CAF" w:rsidP="002A0359">
      <w:pPr>
        <w:pStyle w:val="ListParagraph"/>
        <w:numPr>
          <w:ilvl w:val="0"/>
          <w:numId w:val="11"/>
        </w:numPr>
        <w:jc w:val="both"/>
      </w:pPr>
      <w:r>
        <w:t xml:space="preserve">Si el valor de la volatilidad relativa </w:t>
      </w:r>
      <w:r>
        <w:rPr>
          <w:rFonts w:cs="Calibri"/>
        </w:rPr>
        <w:t>α</w:t>
      </w:r>
      <w:r w:rsidRPr="00694980">
        <w:rPr>
          <w:vertAlign w:val="subscript"/>
        </w:rPr>
        <w:t>A</w:t>
      </w:r>
      <w:r>
        <w:rPr>
          <w:vertAlign w:val="subscript"/>
        </w:rPr>
        <w:t xml:space="preserve">,B </w:t>
      </w:r>
      <w:r>
        <w:t>=1 se deben poner infinitos platos</w:t>
      </w:r>
    </w:p>
    <w:p w:rsidR="00C67CAF" w:rsidRDefault="00C67CAF" w:rsidP="002A0359">
      <w:pPr>
        <w:pStyle w:val="ListParagraph"/>
        <w:numPr>
          <w:ilvl w:val="0"/>
          <w:numId w:val="11"/>
        </w:numPr>
        <w:jc w:val="both"/>
      </w:pPr>
      <w:r>
        <w:t>La temperatura del tope de la torre es mas alta debido al reflujo proveniente del condensador</w:t>
      </w:r>
    </w:p>
    <w:p w:rsidR="00C67CAF" w:rsidRDefault="00C67CAF" w:rsidP="002A0359">
      <w:pPr>
        <w:pStyle w:val="ListParagraph"/>
        <w:numPr>
          <w:ilvl w:val="0"/>
          <w:numId w:val="11"/>
        </w:numPr>
        <w:jc w:val="both"/>
      </w:pPr>
      <w:r>
        <w:t>A y B se pueden obtener puros cuando tienen gran diferencia en las presiones de vapor de esos componentes puros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En los intercambiadores de carcaza y tubo la presencia de bafles aumentan la turbulencia y disminuyen el coeficiente global de transferencia de calor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Los intercambiadores de calor compactos de placas son mas susceptibles al ensuciamiento debido a que el flujo no es uniforme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Los intercambiadores de calor de tubos en U y placa fija son muy usados como caldereta en las torres de destilación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 xml:space="preserve"> La transferencia de calor bajo convección natural es mas fácil de controlar que bajo convección forzada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En los intercambiadores compactos se tienen problemas se tienen problemas con las impurezas debido a que el flujo no es uniforme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Al aumentar la viscosidad del fluido el coeficiente de transferencia de calor disminuye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 xml:space="preserve">El fenómeno de transferencia de calor por convección forzada dolo puede ocurrir en medios líquidos 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En los intercambiadores de calor de carcaza y tubo con mas de un paso por los tubos se emplea la expresión Q=U.F.A.</w:t>
      </w:r>
      <w:r>
        <w:rPr>
          <w:rFonts w:ascii="Lucida Sans Unicode" w:hAnsi="Lucida Sans Unicode" w:cs="Lucida Sans Unicode"/>
        </w:rPr>
        <w:t>Ɵ</w:t>
      </w:r>
      <w:r w:rsidRPr="00F452A1">
        <w:rPr>
          <w:vertAlign w:val="subscript"/>
        </w:rPr>
        <w:t>m</w:t>
      </w:r>
      <w:r>
        <w:t xml:space="preserve">  siendo F</w:t>
      </w:r>
      <w:r>
        <w:rPr>
          <w:rFonts w:cs="Calibri"/>
        </w:rPr>
        <w:t>&lt;</w:t>
      </w:r>
      <w:r>
        <w:t>1 debido al flujo en contracorriente que existe</w:t>
      </w: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 xml:space="preserve">Si </w:t>
      </w:r>
      <w:r w:rsidRPr="00230032">
        <w:rPr>
          <w:rFonts w:cs="Calibri"/>
        </w:rPr>
        <w:t>α</w:t>
      </w:r>
      <w:r w:rsidRPr="00230032">
        <w:rPr>
          <w:vertAlign w:val="subscript"/>
        </w:rPr>
        <w:t xml:space="preserve">A,B </w:t>
      </w:r>
      <w:r>
        <w:t>=1 se deben usar infinitos platos</w:t>
      </w:r>
      <w:bookmarkStart w:id="0" w:name="_GoBack"/>
      <w:bookmarkEnd w:id="0"/>
    </w:p>
    <w:p w:rsidR="00C67CAF" w:rsidRDefault="00C67CAF" w:rsidP="002A0359">
      <w:pPr>
        <w:pStyle w:val="ListParagraph"/>
        <w:ind w:left="1636"/>
        <w:jc w:val="both"/>
      </w:pPr>
    </w:p>
    <w:p w:rsidR="00C67CAF" w:rsidRDefault="00C67CAF" w:rsidP="002A0359">
      <w:pPr>
        <w:pStyle w:val="ListParagraph"/>
        <w:numPr>
          <w:ilvl w:val="0"/>
          <w:numId w:val="10"/>
        </w:numPr>
        <w:jc w:val="both"/>
      </w:pPr>
      <w:r>
        <w:t>Torres de absorción. (V y F)</w:t>
      </w:r>
    </w:p>
    <w:p w:rsidR="00C67CAF" w:rsidRDefault="00C67CAF" w:rsidP="002A0359">
      <w:pPr>
        <w:pStyle w:val="ListParagraph"/>
        <w:numPr>
          <w:ilvl w:val="0"/>
          <w:numId w:val="12"/>
        </w:numPr>
        <w:jc w:val="both"/>
      </w:pPr>
      <w:r>
        <w:t>El solvente debe presentar mayor volatilidad</w:t>
      </w:r>
    </w:p>
    <w:p w:rsidR="00C67CAF" w:rsidRDefault="00C67CAF" w:rsidP="002A0359">
      <w:pPr>
        <w:pStyle w:val="ListParagraph"/>
        <w:numPr>
          <w:ilvl w:val="0"/>
          <w:numId w:val="12"/>
        </w:numPr>
        <w:jc w:val="both"/>
      </w:pPr>
      <w:r>
        <w:t>Se realiza a co-corriente</w:t>
      </w:r>
    </w:p>
    <w:p w:rsidR="00C67CAF" w:rsidRDefault="00C67CAF" w:rsidP="002A0359">
      <w:pPr>
        <w:pStyle w:val="ListParagraph"/>
        <w:numPr>
          <w:ilvl w:val="0"/>
          <w:numId w:val="12"/>
        </w:numPr>
        <w:jc w:val="both"/>
      </w:pPr>
      <w:r>
        <w:t>El absorbente debe tener mayor viscosidad</w:t>
      </w:r>
    </w:p>
    <w:p w:rsidR="00C67CAF" w:rsidRDefault="00C67CAF" w:rsidP="002A0359">
      <w:pPr>
        <w:pStyle w:val="ListParagraph"/>
        <w:numPr>
          <w:ilvl w:val="0"/>
          <w:numId w:val="12"/>
        </w:numPr>
        <w:jc w:val="both"/>
      </w:pPr>
      <w:r>
        <w:t>Operan a: mayor temperatura, menor presión</w:t>
      </w:r>
    </w:p>
    <w:p w:rsidR="00C67CAF" w:rsidRDefault="00C67CAF" w:rsidP="002A0359">
      <w:pPr>
        <w:pStyle w:val="ListParagraph"/>
        <w:numPr>
          <w:ilvl w:val="0"/>
          <w:numId w:val="12"/>
        </w:numPr>
        <w:jc w:val="both"/>
      </w:pPr>
      <w:r>
        <w:t>Tiene que existir alta solubilidad respecto al soluto</w:t>
      </w:r>
    </w:p>
    <w:p w:rsidR="00C67CAF" w:rsidRDefault="00C67CAF" w:rsidP="002A0359">
      <w:pPr>
        <w:pStyle w:val="ListParagraph"/>
        <w:numPr>
          <w:ilvl w:val="0"/>
          <w:numId w:val="12"/>
        </w:numPr>
        <w:jc w:val="both"/>
      </w:pPr>
      <w:r>
        <w:t>La torres de absorción sirven para purificar líquidos</w:t>
      </w:r>
    </w:p>
    <w:p w:rsidR="00C67CAF" w:rsidRDefault="00C67CAF" w:rsidP="002A0359">
      <w:pPr>
        <w:pStyle w:val="ListParagraph"/>
        <w:ind w:left="1996"/>
        <w:jc w:val="both"/>
      </w:pPr>
    </w:p>
    <w:p w:rsidR="00C67CAF" w:rsidRDefault="00C67CAF" w:rsidP="002A0359">
      <w:pPr>
        <w:jc w:val="both"/>
      </w:pPr>
    </w:p>
    <w:p w:rsidR="00C67CAF" w:rsidRDefault="00C67CAF" w:rsidP="002A0359">
      <w:pPr>
        <w:jc w:val="both"/>
      </w:pPr>
    </w:p>
    <w:sectPr w:rsidR="00C67CAF" w:rsidSect="00AE689A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3B1A"/>
    <w:multiLevelType w:val="hybridMultilevel"/>
    <w:tmpl w:val="7A269B6A"/>
    <w:lvl w:ilvl="0" w:tplc="2C0A0017">
      <w:start w:val="1"/>
      <w:numFmt w:val="lowerLetter"/>
      <w:lvlText w:val="%1)"/>
      <w:lvlJc w:val="left"/>
      <w:pPr>
        <w:ind w:left="1636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">
    <w:nsid w:val="0B601CAC"/>
    <w:multiLevelType w:val="hybridMultilevel"/>
    <w:tmpl w:val="13726208"/>
    <w:lvl w:ilvl="0" w:tplc="53B249E4">
      <w:start w:val="1"/>
      <w:numFmt w:val="lowerRoman"/>
      <w:lvlText w:val="%1)"/>
      <w:lvlJc w:val="left"/>
      <w:pPr>
        <w:ind w:left="2705" w:hanging="72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2">
    <w:nsid w:val="12613DC7"/>
    <w:multiLevelType w:val="hybridMultilevel"/>
    <w:tmpl w:val="E9D0598A"/>
    <w:lvl w:ilvl="0" w:tplc="4B6C0186">
      <w:start w:val="1"/>
      <w:numFmt w:val="lowerRoman"/>
      <w:lvlText w:val="%1)"/>
      <w:lvlJc w:val="left"/>
      <w:pPr>
        <w:ind w:left="2520" w:hanging="72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">
    <w:nsid w:val="14AC4E45"/>
    <w:multiLevelType w:val="hybridMultilevel"/>
    <w:tmpl w:val="E88E17EA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DB54ED0"/>
    <w:multiLevelType w:val="hybridMultilevel"/>
    <w:tmpl w:val="D38AE2DE"/>
    <w:lvl w:ilvl="0" w:tplc="39FE5380">
      <w:start w:val="1"/>
      <w:numFmt w:val="lowerRoman"/>
      <w:lvlText w:val="%1)"/>
      <w:lvlJc w:val="left"/>
      <w:pPr>
        <w:ind w:left="2160" w:hanging="72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22D32806"/>
    <w:multiLevelType w:val="hybridMultilevel"/>
    <w:tmpl w:val="EA5C69DC"/>
    <w:lvl w:ilvl="0" w:tplc="9B12A210">
      <w:start w:val="1"/>
      <w:numFmt w:val="lowerRoman"/>
      <w:lvlText w:val="%1)"/>
      <w:lvlJc w:val="left"/>
      <w:pPr>
        <w:ind w:left="2705" w:hanging="72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6">
    <w:nsid w:val="34A61123"/>
    <w:multiLevelType w:val="hybridMultilevel"/>
    <w:tmpl w:val="91BA38F2"/>
    <w:lvl w:ilvl="0" w:tplc="825C8966">
      <w:start w:val="1"/>
      <w:numFmt w:val="lowerRoman"/>
      <w:lvlText w:val="%1)"/>
      <w:lvlJc w:val="left"/>
      <w:pPr>
        <w:ind w:left="2520" w:hanging="72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">
    <w:nsid w:val="3C9557CD"/>
    <w:multiLevelType w:val="hybridMultilevel"/>
    <w:tmpl w:val="9B1269D8"/>
    <w:lvl w:ilvl="0" w:tplc="2C0A0017">
      <w:start w:val="1"/>
      <w:numFmt w:val="lowerLetter"/>
      <w:lvlText w:val="%1)"/>
      <w:lvlJc w:val="left"/>
      <w:pPr>
        <w:ind w:left="1636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">
    <w:nsid w:val="4D866596"/>
    <w:multiLevelType w:val="hybridMultilevel"/>
    <w:tmpl w:val="EE68935E"/>
    <w:lvl w:ilvl="0" w:tplc="094ADC02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5CF15D0C"/>
    <w:multiLevelType w:val="hybridMultilevel"/>
    <w:tmpl w:val="6122D454"/>
    <w:lvl w:ilvl="0" w:tplc="7074ABFC">
      <w:start w:val="1"/>
      <w:numFmt w:val="lowerRoman"/>
      <w:lvlText w:val="%1)"/>
      <w:lvlJc w:val="left"/>
      <w:pPr>
        <w:ind w:left="2705" w:hanging="72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10">
    <w:nsid w:val="7D9516E2"/>
    <w:multiLevelType w:val="hybridMultilevel"/>
    <w:tmpl w:val="3F0885F4"/>
    <w:lvl w:ilvl="0" w:tplc="5608CDAE">
      <w:start w:val="1"/>
      <w:numFmt w:val="lowerRoman"/>
      <w:lvlText w:val="%1)"/>
      <w:lvlJc w:val="left"/>
      <w:pPr>
        <w:ind w:left="2563" w:hanging="72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2923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3643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4363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5083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5803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6523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7243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7963" w:hanging="180"/>
      </w:pPr>
      <w:rPr>
        <w:rFonts w:cs="Times New Roman"/>
      </w:rPr>
    </w:lvl>
  </w:abstractNum>
  <w:abstractNum w:abstractNumId="11">
    <w:nsid w:val="7DDB0ADA"/>
    <w:multiLevelType w:val="hybridMultilevel"/>
    <w:tmpl w:val="B1F8138C"/>
    <w:lvl w:ilvl="0" w:tplc="2C0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0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68D"/>
    <w:rsid w:val="00017577"/>
    <w:rsid w:val="00036302"/>
    <w:rsid w:val="000B22BF"/>
    <w:rsid w:val="00142B41"/>
    <w:rsid w:val="001440DB"/>
    <w:rsid w:val="001B0C7A"/>
    <w:rsid w:val="00230032"/>
    <w:rsid w:val="0025598F"/>
    <w:rsid w:val="00270A46"/>
    <w:rsid w:val="002A0359"/>
    <w:rsid w:val="005261AF"/>
    <w:rsid w:val="00694980"/>
    <w:rsid w:val="00702CF6"/>
    <w:rsid w:val="0086559A"/>
    <w:rsid w:val="00981AF9"/>
    <w:rsid w:val="0099268D"/>
    <w:rsid w:val="009A09D4"/>
    <w:rsid w:val="009E52E0"/>
    <w:rsid w:val="00AE689A"/>
    <w:rsid w:val="00AF0F8C"/>
    <w:rsid w:val="00B745B2"/>
    <w:rsid w:val="00BD5887"/>
    <w:rsid w:val="00C62BF7"/>
    <w:rsid w:val="00C67CAF"/>
    <w:rsid w:val="00C92424"/>
    <w:rsid w:val="00EA3FB3"/>
    <w:rsid w:val="00F41BC7"/>
    <w:rsid w:val="00F4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Batang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F9"/>
    <w:pPr>
      <w:spacing w:after="200" w:line="276" w:lineRule="auto"/>
    </w:pPr>
    <w:rPr>
      <w:lang w:val="es-A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26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163</TotalTime>
  <Pages>2</Pages>
  <Words>801</Words>
  <Characters>4409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Beto</cp:lastModifiedBy>
  <cp:revision>14</cp:revision>
  <cp:lastPrinted>2012-03-26T18:33:00Z</cp:lastPrinted>
  <dcterms:created xsi:type="dcterms:W3CDTF">2012-03-25T14:37:00Z</dcterms:created>
  <dcterms:modified xsi:type="dcterms:W3CDTF">2012-03-26T18:34:00Z</dcterms:modified>
</cp:coreProperties>
</file>